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A26A" w14:textId="77777777" w:rsidR="00E139C2" w:rsidRDefault="00E139C2" w:rsidP="00E139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30496A4A" w14:textId="77777777" w:rsidR="00E139C2" w:rsidRDefault="00E139C2" w:rsidP="00E139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7F720D" w14:textId="77777777" w:rsidR="00E139C2" w:rsidRDefault="00E139C2" w:rsidP="00E139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47160B" w14:textId="77777777" w:rsidR="00E139C2" w:rsidRDefault="00E139C2" w:rsidP="00E139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Oct.1479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Marchall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Fifehead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Essex(q.v.), was pardoned for not </w:t>
      </w:r>
      <w:proofErr w:type="gramStart"/>
      <w:r>
        <w:rPr>
          <w:rFonts w:ascii="Times New Roman" w:hAnsi="Times New Roman" w:cs="Times New Roman"/>
          <w:sz w:val="24"/>
          <w:szCs w:val="24"/>
        </w:rPr>
        <w:t>appearing</w:t>
      </w:r>
      <w:proofErr w:type="gramEnd"/>
    </w:p>
    <w:p w14:paraId="49257C1D" w14:textId="77777777" w:rsidR="00E139C2" w:rsidRDefault="00E139C2" w:rsidP="00E139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answer him touching a debt of 40s.</w:t>
      </w:r>
    </w:p>
    <w:p w14:paraId="3E172F64" w14:textId="77777777" w:rsidR="00E139C2" w:rsidRDefault="00E139C2" w:rsidP="00E139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p.148)</w:t>
      </w:r>
    </w:p>
    <w:p w14:paraId="1A81D46A" w14:textId="77777777" w:rsidR="00E139C2" w:rsidRDefault="00E139C2" w:rsidP="00E139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BEAC1F" w14:textId="77777777" w:rsidR="00E139C2" w:rsidRDefault="00E139C2" w:rsidP="00E139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DDCAED" w14:textId="77777777" w:rsidR="00E139C2" w:rsidRDefault="00E139C2" w:rsidP="00E139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2021</w:t>
      </w:r>
    </w:p>
    <w:p w14:paraId="62C5E6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B49F0" w14:textId="77777777" w:rsidR="00E139C2" w:rsidRDefault="00E139C2" w:rsidP="009139A6">
      <w:r>
        <w:separator/>
      </w:r>
    </w:p>
  </w:endnote>
  <w:endnote w:type="continuationSeparator" w:id="0">
    <w:p w14:paraId="6A084089" w14:textId="77777777" w:rsidR="00E139C2" w:rsidRDefault="00E139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F2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66B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1A5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57972" w14:textId="77777777" w:rsidR="00E139C2" w:rsidRDefault="00E139C2" w:rsidP="009139A6">
      <w:r>
        <w:separator/>
      </w:r>
    </w:p>
  </w:footnote>
  <w:footnote w:type="continuationSeparator" w:id="0">
    <w:p w14:paraId="205903FE" w14:textId="77777777" w:rsidR="00E139C2" w:rsidRDefault="00E139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46D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6AB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ED1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9C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139C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941E0"/>
  <w15:chartTrackingRefBased/>
  <w15:docId w15:val="{1D1696C8-C2B0-43AE-8B9A-7FBD562CD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2021-06-02T19:26:00Z</dcterms:created>
  <dcterms:modified xsi:type="dcterms:W3CDTF">2021-06-02T19:27:00Z</dcterms:modified>
</cp:coreProperties>
</file>